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654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NEWMAN, younger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(fl.1441)</w:t>
      </w:r>
    </w:p>
    <w:p w:rsidR="00E65468" w:rsidRDefault="00E654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5468" w:rsidRDefault="00E654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5468" w:rsidRDefault="00E654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Apr.1441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of the Will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65468" w:rsidRDefault="00E654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pp.62-3)</w:t>
      </w:r>
    </w:p>
    <w:p w:rsidR="00E65468" w:rsidRDefault="00E654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5468" w:rsidRDefault="00E654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5468" w:rsidRPr="00E65468" w:rsidRDefault="00E6546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</w:p>
    <w:sectPr w:rsidR="00E65468" w:rsidRPr="00E654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468" w:rsidRDefault="00E65468" w:rsidP="00564E3C">
      <w:pPr>
        <w:spacing w:after="0" w:line="240" w:lineRule="auto"/>
      </w:pPr>
      <w:r>
        <w:separator/>
      </w:r>
    </w:p>
  </w:endnote>
  <w:endnote w:type="continuationSeparator" w:id="0">
    <w:p w:rsidR="00E65468" w:rsidRDefault="00E6546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65468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468" w:rsidRDefault="00E65468" w:rsidP="00564E3C">
      <w:pPr>
        <w:spacing w:after="0" w:line="240" w:lineRule="auto"/>
      </w:pPr>
      <w:r>
        <w:separator/>
      </w:r>
    </w:p>
  </w:footnote>
  <w:footnote w:type="continuationSeparator" w:id="0">
    <w:p w:rsidR="00E65468" w:rsidRDefault="00E6546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468"/>
    <w:rsid w:val="00372DC6"/>
    <w:rsid w:val="00564E3C"/>
    <w:rsid w:val="0064591D"/>
    <w:rsid w:val="00DD5B8A"/>
    <w:rsid w:val="00E65468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7DEFA"/>
  <w15:chartTrackingRefBased/>
  <w15:docId w15:val="{0A77A2C1-B6B2-4947-BD00-4664D854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2015-10-24T19:01:00Z</dcterms:created>
  <dcterms:modified xsi:type="dcterms:W3CDTF">2015-10-24T19:04:00Z</dcterms:modified>
</cp:coreProperties>
</file>